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CA0A" w14:textId="59AA9B26" w:rsidR="00FE10C6" w:rsidRDefault="00FE10C6" w:rsidP="00FE10C6">
      <w:pPr>
        <w:pStyle w:val="NoSpacing"/>
      </w:pPr>
      <w:r>
        <w:rPr>
          <w:u w:val="single"/>
        </w:rPr>
        <w:t>John ALYNLUGS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0256E4D6" w14:textId="77777777" w:rsidR="00FE10C6" w:rsidRDefault="00FE10C6" w:rsidP="00FE10C6">
      <w:pPr>
        <w:pStyle w:val="NoSpacing"/>
      </w:pPr>
      <w:r>
        <w:t>of the diocese of Exeter.</w:t>
      </w:r>
    </w:p>
    <w:p w14:paraId="5A959B51" w14:textId="77777777" w:rsidR="00FE10C6" w:rsidRDefault="00FE10C6" w:rsidP="00FE10C6">
      <w:pPr>
        <w:pStyle w:val="NoSpacing"/>
      </w:pPr>
    </w:p>
    <w:p w14:paraId="0F6AAB4C" w14:textId="77777777" w:rsidR="00FE10C6" w:rsidRDefault="00FE10C6" w:rsidP="00FE10C6">
      <w:pPr>
        <w:pStyle w:val="NoSpacing"/>
      </w:pPr>
    </w:p>
    <w:p w14:paraId="5FE3DDC8" w14:textId="257DE48C" w:rsidR="00FE10C6" w:rsidRDefault="00FE10C6" w:rsidP="00FE10C6">
      <w:pPr>
        <w:pStyle w:val="NoSpacing"/>
      </w:pPr>
      <w:r>
        <w:t>20 May1416</w:t>
      </w:r>
      <w:r>
        <w:tab/>
        <w:t xml:space="preserve">He was ordained to his first tonsure in </w:t>
      </w:r>
      <w:r>
        <w:t>P</w:t>
      </w:r>
      <w:r w:rsidR="00A07186">
        <w:t>enryn</w:t>
      </w:r>
      <w:bookmarkStart w:id="0" w:name="_GoBack"/>
      <w:bookmarkEnd w:id="0"/>
      <w:r>
        <w:t>, Devon, by Edmund</w:t>
      </w:r>
    </w:p>
    <w:p w14:paraId="43C037AB" w14:textId="77777777" w:rsidR="00FE10C6" w:rsidRDefault="00FE10C6" w:rsidP="00FE10C6">
      <w:pPr>
        <w:pStyle w:val="NoSpacing"/>
      </w:pPr>
      <w:r>
        <w:tab/>
      </w:r>
      <w:r>
        <w:tab/>
        <w:t>Stafford, Bishop of Exeter(q.v.).</w:t>
      </w:r>
    </w:p>
    <w:p w14:paraId="4024782F" w14:textId="24E2A31F" w:rsidR="00FE10C6" w:rsidRDefault="00FE10C6" w:rsidP="00FE10C6">
      <w:pPr>
        <w:pStyle w:val="NoSpacing"/>
      </w:pPr>
      <w:r>
        <w:tab/>
      </w:r>
      <w:r>
        <w:tab/>
        <w:t>(“Stafford Register” pp.428 and 42</w:t>
      </w:r>
      <w:r>
        <w:t>7</w:t>
      </w:r>
      <w:r>
        <w:t>)</w:t>
      </w:r>
    </w:p>
    <w:p w14:paraId="52236D7A" w14:textId="77777777" w:rsidR="00FE10C6" w:rsidRDefault="00FE10C6" w:rsidP="00FE10C6">
      <w:pPr>
        <w:pStyle w:val="NoSpacing"/>
      </w:pPr>
    </w:p>
    <w:p w14:paraId="342BC952" w14:textId="77777777" w:rsidR="00FE10C6" w:rsidRDefault="00FE10C6" w:rsidP="00FE10C6">
      <w:pPr>
        <w:pStyle w:val="NoSpacing"/>
      </w:pPr>
    </w:p>
    <w:p w14:paraId="1CD508CC" w14:textId="0ED72D21" w:rsidR="006B2F86" w:rsidRPr="00FE10C6" w:rsidRDefault="00FE10C6" w:rsidP="00FE10C6">
      <w:pPr>
        <w:pStyle w:val="NoSpacing"/>
      </w:pPr>
      <w:r>
        <w:t>5 February 2019</w:t>
      </w:r>
    </w:p>
    <w:sectPr w:rsidR="006B2F86" w:rsidRPr="00FE10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301CC" w14:textId="77777777" w:rsidR="00FE10C6" w:rsidRDefault="00FE10C6" w:rsidP="00E71FC3">
      <w:pPr>
        <w:spacing w:after="0" w:line="240" w:lineRule="auto"/>
      </w:pPr>
      <w:r>
        <w:separator/>
      </w:r>
    </w:p>
  </w:endnote>
  <w:endnote w:type="continuationSeparator" w:id="0">
    <w:p w14:paraId="37E34888" w14:textId="77777777" w:rsidR="00FE10C6" w:rsidRDefault="00FE10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82B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F433E" w14:textId="77777777" w:rsidR="00FE10C6" w:rsidRDefault="00FE10C6" w:rsidP="00E71FC3">
      <w:pPr>
        <w:spacing w:after="0" w:line="240" w:lineRule="auto"/>
      </w:pPr>
      <w:r>
        <w:separator/>
      </w:r>
    </w:p>
  </w:footnote>
  <w:footnote w:type="continuationSeparator" w:id="0">
    <w:p w14:paraId="09FEA00D" w14:textId="77777777" w:rsidR="00FE10C6" w:rsidRDefault="00FE10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C6"/>
    <w:rsid w:val="001A7C09"/>
    <w:rsid w:val="00577BD5"/>
    <w:rsid w:val="00656CBA"/>
    <w:rsid w:val="006A1F77"/>
    <w:rsid w:val="00733BE7"/>
    <w:rsid w:val="00A07186"/>
    <w:rsid w:val="00AB52E8"/>
    <w:rsid w:val="00B16D3F"/>
    <w:rsid w:val="00BB41AC"/>
    <w:rsid w:val="00E71FC3"/>
    <w:rsid w:val="00EF4813"/>
    <w:rsid w:val="00FE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35FD9"/>
  <w15:chartTrackingRefBased/>
  <w15:docId w15:val="{D27FCEF7-5932-46FC-9F2C-D03D76F2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2019-02-05T16:29:00Z</dcterms:created>
  <dcterms:modified xsi:type="dcterms:W3CDTF">2019-02-05T16:31:00Z</dcterms:modified>
</cp:coreProperties>
</file>